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0590C53F" w:rsidR="00411AE8" w:rsidRPr="00411AE8" w:rsidRDefault="00532BB0"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Tina R. Debo</w:t>
      </w:r>
    </w:p>
    <w:p w14:paraId="63062982" w14:textId="62CC0463" w:rsidR="00411AE8" w:rsidRDefault="00532BB0"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6533 Harding Avenue</w:t>
      </w:r>
    </w:p>
    <w:p w14:paraId="07817864" w14:textId="2C0657B6" w:rsidR="00E82557" w:rsidRPr="00411AE8" w:rsidRDefault="00F307EC"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Portsmouth</w:t>
      </w:r>
      <w:r w:rsidR="00E82557">
        <w:rPr>
          <w:rFonts w:ascii="Arial" w:eastAsia="Times New Roman" w:hAnsi="Arial" w:cs="Arial"/>
          <w:color w:val="auto"/>
          <w:kern w:val="0"/>
          <w:sz w:val="20"/>
          <w:szCs w:val="20"/>
          <w14:ligatures w14:val="none"/>
        </w:rPr>
        <w:t>, Ohio 45662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4FAB" w14:textId="77777777" w:rsidR="00313B5D" w:rsidRDefault="00313B5D" w:rsidP="001B7505">
      <w:r>
        <w:separator/>
      </w:r>
    </w:p>
  </w:endnote>
  <w:endnote w:type="continuationSeparator" w:id="0">
    <w:p w14:paraId="3ADED160" w14:textId="77777777" w:rsidR="00313B5D" w:rsidRDefault="00313B5D"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8909" w14:textId="77777777" w:rsidR="00313B5D" w:rsidRDefault="00313B5D" w:rsidP="001B7505">
      <w:r>
        <w:separator/>
      </w:r>
    </w:p>
  </w:footnote>
  <w:footnote w:type="continuationSeparator" w:id="0">
    <w:p w14:paraId="3281C8E8" w14:textId="77777777" w:rsidR="00313B5D" w:rsidRDefault="00313B5D"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77AD"/>
    <w:rsid w:val="00313B5D"/>
    <w:rsid w:val="0032384C"/>
    <w:rsid w:val="00357EF0"/>
    <w:rsid w:val="00381B4B"/>
    <w:rsid w:val="00411AE8"/>
    <w:rsid w:val="004827A0"/>
    <w:rsid w:val="004C6541"/>
    <w:rsid w:val="00517372"/>
    <w:rsid w:val="00532BB0"/>
    <w:rsid w:val="005B28C2"/>
    <w:rsid w:val="005C4878"/>
    <w:rsid w:val="005E0AF6"/>
    <w:rsid w:val="005F5B46"/>
    <w:rsid w:val="00690F84"/>
    <w:rsid w:val="006E113F"/>
    <w:rsid w:val="00853AC6"/>
    <w:rsid w:val="009C7AF5"/>
    <w:rsid w:val="00A20E6F"/>
    <w:rsid w:val="00AB7EF7"/>
    <w:rsid w:val="00AD760C"/>
    <w:rsid w:val="00B448CC"/>
    <w:rsid w:val="00C74325"/>
    <w:rsid w:val="00CB7CF0"/>
    <w:rsid w:val="00D538E7"/>
    <w:rsid w:val="00DD0215"/>
    <w:rsid w:val="00DF2356"/>
    <w:rsid w:val="00E058A9"/>
    <w:rsid w:val="00E46D50"/>
    <w:rsid w:val="00E54640"/>
    <w:rsid w:val="00E61FDB"/>
    <w:rsid w:val="00E82557"/>
    <w:rsid w:val="00EB1374"/>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1</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2025-03-25T18:53:00Z</dcterms:created>
  <dcterms:modified xsi:type="dcterms:W3CDTF">2025-03-25T18:53:00Z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